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0B5A34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0B5A34">
              <w:t>января</w:t>
            </w:r>
            <w:r>
              <w:t xml:space="preserve"> 20</w:t>
            </w:r>
            <w:r w:rsidR="00E62846">
              <w:t>2</w:t>
            </w:r>
            <w:r w:rsidR="000B5A34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0B5A34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0B5A34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0B5A34" w:rsidP="00D6586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6586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D658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D65869">
            <w:pPr>
              <w:pStyle w:val="ConsPlusNormal"/>
            </w:pPr>
            <w:r>
              <w:t xml:space="preserve">Наименование </w:t>
            </w:r>
            <w:r w:rsidR="00D65869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D65869" w:rsidP="00D65869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Рубцовске», </w:t>
            </w:r>
            <w:r w:rsidR="00180A69" w:rsidRPr="00180A69">
              <w:rPr>
                <w:sz w:val="20"/>
                <w:szCs w:val="20"/>
                <w:lang w:eastAsia="en-US"/>
              </w:rPr>
              <w:t>Подпрограмма 3. «Развитие спортивных клубов в городе Рубцовске»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</w:t>
            </w:r>
            <w:r w:rsidR="0038211B">
              <w:rPr>
                <w:sz w:val="20"/>
                <w:szCs w:val="20"/>
              </w:rPr>
              <w:t>1</w:t>
            </w: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E62846" w:rsidP="005730F5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Проведение </w:t>
            </w:r>
            <w:r w:rsidR="004B7E34">
              <w:rPr>
                <w:sz w:val="20"/>
                <w:szCs w:val="20"/>
              </w:rPr>
              <w:t>работ по установке площадки ГТО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EB4E8E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0B5A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B7E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C1033C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0B5A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0B5A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B7E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B7E3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5730F5">
        <w:tc>
          <w:tcPr>
            <w:tcW w:w="1663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DB663C" w:rsidRPr="007F09D2" w:rsidRDefault="00DB663C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DB663C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DB663C" w:rsidRPr="00061492" w:rsidRDefault="00061492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061492" w:rsidRDefault="00061492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061492" w:rsidRDefault="00061492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2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DB663C" w:rsidRPr="007F09D2" w:rsidRDefault="004B7E34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</w:t>
            </w:r>
            <w:r w:rsidR="00DB663C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DB663C" w:rsidRPr="0088495D" w:rsidRDefault="004B7E34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</w:t>
            </w:r>
            <w:r w:rsidR="008849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16" w:type="dxa"/>
            <w:vAlign w:val="center"/>
          </w:tcPr>
          <w:p w:rsidR="00DB663C" w:rsidRPr="007F09D2" w:rsidRDefault="004B7E34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</w:t>
            </w:r>
            <w:r w:rsidR="008849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</w:tr>
      <w:tr w:rsidR="004B7E34" w:rsidRPr="007F09D2" w:rsidTr="005730F5">
        <w:tc>
          <w:tcPr>
            <w:tcW w:w="725" w:type="dxa"/>
            <w:vMerge w:val="restart"/>
            <w:vAlign w:val="center"/>
          </w:tcPr>
          <w:p w:rsidR="004B7E34" w:rsidRPr="007F09D2" w:rsidRDefault="004B7E34" w:rsidP="00DB66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/к «Торпедо»</w:t>
            </w:r>
          </w:p>
        </w:tc>
        <w:tc>
          <w:tcPr>
            <w:tcW w:w="938" w:type="dxa"/>
            <w:vAlign w:val="center"/>
          </w:tcPr>
          <w:p w:rsidR="004B7E34" w:rsidRPr="007F09D2" w:rsidRDefault="004B7E34" w:rsidP="004B7E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работ по установке площадки ГТО</w:t>
            </w:r>
          </w:p>
        </w:tc>
        <w:tc>
          <w:tcPr>
            <w:tcW w:w="938" w:type="dxa"/>
            <w:vAlign w:val="center"/>
          </w:tcPr>
          <w:p w:rsidR="004B7E34" w:rsidRPr="007F09D2" w:rsidRDefault="004B7E34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4B7E34" w:rsidRPr="007F09D2" w:rsidRDefault="004B7E34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4B7E34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B7E34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B7E34" w:rsidRPr="007F09D2" w:rsidRDefault="004B7E34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4B7E34" w:rsidRPr="007F09D2" w:rsidRDefault="004B7E34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4B7E34" w:rsidRPr="00061492" w:rsidRDefault="004B7E34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9" w:type="dxa"/>
            <w:vAlign w:val="center"/>
          </w:tcPr>
          <w:p w:rsidR="004B7E34" w:rsidRPr="00061492" w:rsidRDefault="004B7E34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9" w:type="dxa"/>
            <w:vAlign w:val="center"/>
          </w:tcPr>
          <w:p w:rsidR="004B7E34" w:rsidRPr="00061492" w:rsidRDefault="004B7E34" w:rsidP="004B7E34">
            <w:pPr>
              <w:pStyle w:val="ConsPlus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22" w:type="dxa"/>
            <w:vAlign w:val="center"/>
          </w:tcPr>
          <w:p w:rsidR="004B7E34" w:rsidRPr="007F09D2" w:rsidRDefault="004B7E34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4B7E34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4B7E34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4B7E34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1914200,00</w:t>
            </w:r>
          </w:p>
        </w:tc>
        <w:tc>
          <w:tcPr>
            <w:tcW w:w="1119" w:type="dxa"/>
            <w:vAlign w:val="center"/>
          </w:tcPr>
          <w:p w:rsidR="004B7E34" w:rsidRPr="007F09D2" w:rsidRDefault="004B7E34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B7E34" w:rsidRPr="0088495D" w:rsidRDefault="004B7E34" w:rsidP="001115F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1914200,00</w:t>
            </w:r>
          </w:p>
        </w:tc>
        <w:tc>
          <w:tcPr>
            <w:tcW w:w="816" w:type="dxa"/>
            <w:vAlign w:val="center"/>
          </w:tcPr>
          <w:p w:rsidR="004B7E34" w:rsidRPr="007F09D2" w:rsidRDefault="004B7E34" w:rsidP="001115F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1914200,00</w:t>
            </w:r>
          </w:p>
        </w:tc>
      </w:tr>
      <w:tr w:rsidR="00C1033C" w:rsidRPr="007F09D2" w:rsidTr="0026700F">
        <w:trPr>
          <w:trHeight w:val="150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4B7E34">
              <w:rPr>
                <w:sz w:val="20"/>
                <w:szCs w:val="20"/>
              </w:rPr>
              <w:t>проведение работ по установке площадки ГТО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4B7E34" w:rsidP="004B7E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C1033C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C1033C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="00C1033C">
              <w:rPr>
                <w:sz w:val="20"/>
                <w:szCs w:val="20"/>
              </w:rPr>
              <w:t>.2025</w:t>
            </w:r>
          </w:p>
        </w:tc>
        <w:tc>
          <w:tcPr>
            <w:tcW w:w="1379" w:type="dxa"/>
            <w:vAlign w:val="center"/>
          </w:tcPr>
          <w:p w:rsidR="00C1033C" w:rsidRPr="007F09D2" w:rsidRDefault="004B7E34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</w:t>
            </w:r>
            <w:r w:rsidR="00C1033C">
              <w:rPr>
                <w:sz w:val="20"/>
                <w:szCs w:val="20"/>
              </w:rPr>
              <w:t>.2025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5E8" w:rsidRDefault="00EC05E8">
      <w:r>
        <w:separator/>
      </w:r>
    </w:p>
  </w:endnote>
  <w:endnote w:type="continuationSeparator" w:id="0">
    <w:p w:rsidR="00EC05E8" w:rsidRDefault="00EC0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05ECC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5E8" w:rsidRDefault="00EC05E8">
      <w:r>
        <w:separator/>
      </w:r>
    </w:p>
  </w:footnote>
  <w:footnote w:type="continuationSeparator" w:id="0">
    <w:p w:rsidR="00EC05E8" w:rsidRDefault="00EC05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05ECC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05ECC">
    <w:pPr>
      <w:pStyle w:val="a5"/>
      <w:jc w:val="right"/>
    </w:pPr>
    <w:fldSimple w:instr=" PAGE   \* MERGEFORMAT ">
      <w:r w:rsidR="00D65869">
        <w:rPr>
          <w:noProof/>
        </w:rPr>
        <w:t>5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492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5A34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5ECC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57A8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B7E3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0440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E460F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54F4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8495D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4DC6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033C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869"/>
    <w:rsid w:val="00D65CC9"/>
    <w:rsid w:val="00D731BF"/>
    <w:rsid w:val="00D73A25"/>
    <w:rsid w:val="00D7691F"/>
    <w:rsid w:val="00D77A1C"/>
    <w:rsid w:val="00D812D9"/>
    <w:rsid w:val="00D82EF6"/>
    <w:rsid w:val="00D8589D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37F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4E8E"/>
    <w:rsid w:val="00EB6705"/>
    <w:rsid w:val="00EB7EE0"/>
    <w:rsid w:val="00EC05E8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4333E-19A3-40C3-8B71-DEC55250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102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5076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10</cp:revision>
  <cp:lastPrinted>2025-02-07T06:18:00Z</cp:lastPrinted>
  <dcterms:created xsi:type="dcterms:W3CDTF">2025-04-18T04:37:00Z</dcterms:created>
  <dcterms:modified xsi:type="dcterms:W3CDTF">2026-02-11T09:06:00Z</dcterms:modified>
</cp:coreProperties>
</file>